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87B73" w14:textId="77777777" w:rsidR="00C70740" w:rsidRPr="008642EC" w:rsidRDefault="00C70740" w:rsidP="00C70740">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CA4F47F" w14:textId="77777777" w:rsidR="00C70740" w:rsidRPr="00992C7B" w:rsidRDefault="00C70740" w:rsidP="00C70740">
      <w:pPr>
        <w:pStyle w:val="BasicParagraph"/>
        <w:suppressAutoHyphens/>
        <w:spacing w:line="240" w:lineRule="auto"/>
        <w:rPr>
          <w:rFonts w:ascii="Times New Roman" w:hAnsi="Times New Roman" w:cs="Times New Roman"/>
          <w:b/>
          <w:bCs/>
          <w:color w:val="000000" w:themeColor="text1"/>
          <w:sz w:val="12"/>
          <w:szCs w:val="12"/>
        </w:rPr>
      </w:pPr>
    </w:p>
    <w:p w14:paraId="6F448094" w14:textId="77777777" w:rsidR="00C70740" w:rsidRPr="00582653" w:rsidRDefault="00C70740" w:rsidP="00C70740">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205A2CE" w14:textId="77777777" w:rsidR="00C70740" w:rsidRDefault="00C70740" w:rsidP="00C7074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D438830" w14:textId="77777777" w:rsidR="00C70740" w:rsidRDefault="00C70740" w:rsidP="00C70740">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42CC5AA0" w14:textId="77777777" w:rsidR="00C70740" w:rsidRPr="00582653" w:rsidRDefault="00C70740" w:rsidP="00C70740">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11010D5" wp14:editId="1062ABD9">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4BD8704" w14:textId="4FF2F03E" w:rsidR="00C70740" w:rsidRDefault="00C70740" w:rsidP="00C7074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Work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5F16497" w14:textId="77777777" w:rsidR="00C70740" w:rsidRDefault="00C70740" w:rsidP="00C70740">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9"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8ACE146" w14:textId="77777777" w:rsidR="00C70740" w:rsidRPr="00582653" w:rsidRDefault="00C70740" w:rsidP="00C7074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B4B3444" w14:textId="77777777" w:rsidR="00C70740" w:rsidRPr="00582653" w:rsidRDefault="00C70740" w:rsidP="00C7074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F20D5AB" w14:textId="77777777" w:rsidR="00C70740" w:rsidRPr="008642EC" w:rsidRDefault="00C70740" w:rsidP="00C70740">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9B1C71B" w14:textId="77777777" w:rsidR="00C70740" w:rsidRPr="008642EC" w:rsidRDefault="00C70740" w:rsidP="00C70740">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0"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430234F" w14:textId="77777777" w:rsidR="00C70740" w:rsidRPr="00582653" w:rsidRDefault="00C70740" w:rsidP="00C7074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5C778FF" w14:textId="77777777" w:rsidR="00C70740" w:rsidRPr="008642EC" w:rsidRDefault="00C70740" w:rsidP="00C70740">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079ACAC" w14:textId="77777777" w:rsidR="00C70740" w:rsidRPr="008642EC" w:rsidRDefault="00C70740" w:rsidP="00C70740">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6E21AC0" w14:textId="77777777" w:rsidR="00C70740" w:rsidRPr="00992C7B" w:rsidRDefault="00C70740" w:rsidP="00C70740">
      <w:pPr>
        <w:pStyle w:val="BasicParagraph"/>
        <w:suppressAutoHyphens/>
        <w:spacing w:line="240" w:lineRule="auto"/>
        <w:ind w:left="1440"/>
        <w:rPr>
          <w:rFonts w:ascii="Times New Roman" w:hAnsi="Times New Roman" w:cs="Times New Roman"/>
          <w:color w:val="000000" w:themeColor="text1"/>
          <w:sz w:val="12"/>
          <w:szCs w:val="12"/>
        </w:rPr>
      </w:pPr>
    </w:p>
    <w:p w14:paraId="1B29108B" w14:textId="77777777" w:rsidR="00C70740" w:rsidRPr="00582653" w:rsidRDefault="00C70740" w:rsidP="00C7074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16C6157" w14:textId="77777777" w:rsidR="00C70740" w:rsidRDefault="00C70740" w:rsidP="00C7074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5DF0CF8" w14:textId="77777777" w:rsidR="00C70740" w:rsidRPr="00992C7B" w:rsidRDefault="00C70740" w:rsidP="00C70740">
      <w:pPr>
        <w:pStyle w:val="BasicParagraph"/>
        <w:suppressAutoHyphens/>
        <w:spacing w:line="240" w:lineRule="auto"/>
        <w:ind w:left="1440"/>
        <w:rPr>
          <w:rFonts w:ascii="Times New Roman" w:hAnsi="Times New Roman" w:cs="Times New Roman"/>
          <w:color w:val="000000" w:themeColor="text1"/>
          <w:sz w:val="12"/>
          <w:szCs w:val="12"/>
        </w:rPr>
      </w:pPr>
    </w:p>
    <w:p w14:paraId="590128B6" w14:textId="77777777" w:rsidR="00C70740" w:rsidRDefault="00C70740" w:rsidP="00C7074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C83A4D0" w14:textId="77777777" w:rsidR="00C70740" w:rsidRPr="00B87FFB" w:rsidRDefault="00C70740" w:rsidP="00C70740">
      <w:pPr>
        <w:pStyle w:val="BasicParagraph"/>
        <w:suppressAutoHyphens/>
        <w:spacing w:line="240" w:lineRule="auto"/>
        <w:ind w:left="1440"/>
        <w:rPr>
          <w:rFonts w:ascii="Times New Roman" w:hAnsi="Times New Roman" w:cs="Times New Roman"/>
          <w:color w:val="000000" w:themeColor="text1"/>
          <w:sz w:val="10"/>
          <w:szCs w:val="10"/>
        </w:rPr>
      </w:pPr>
    </w:p>
    <w:p w14:paraId="0156791D" w14:textId="77777777" w:rsidR="00C70740" w:rsidRDefault="00C70740" w:rsidP="00C7074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D70EDD4" w14:textId="77777777" w:rsidR="00C70740" w:rsidRPr="000B1EEC" w:rsidRDefault="00C70740" w:rsidP="00C70740">
      <w:pPr>
        <w:pStyle w:val="BasicParagraph"/>
        <w:suppressAutoHyphens/>
        <w:spacing w:line="240" w:lineRule="auto"/>
        <w:rPr>
          <w:rFonts w:ascii="Times New Roman" w:hAnsi="Times New Roman" w:cs="Times New Roman"/>
          <w:color w:val="000000" w:themeColor="text1"/>
          <w:sz w:val="10"/>
          <w:szCs w:val="10"/>
        </w:rPr>
      </w:pPr>
    </w:p>
    <w:p w14:paraId="2060C2DF" w14:textId="77777777" w:rsidR="00C70740" w:rsidRDefault="00C70740" w:rsidP="00C70740">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477F6979" w14:textId="77777777" w:rsidR="00C70740" w:rsidRDefault="00C70740">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0D800EAE" w14:textId="589E2F0A" w:rsidR="00D771AE" w:rsidRPr="00D771AE" w:rsidRDefault="001F6D8F" w:rsidP="001F6D8F">
      <w:pPr>
        <w:pStyle w:val="Heading1"/>
      </w:pPr>
      <w:r>
        <w:lastRenderedPageBreak/>
        <w:t>MPower108 Work</w:t>
      </w:r>
      <w:r w:rsidRPr="003D6471">
        <w:t xml:space="preserve"> plan</w:t>
      </w:r>
      <w:r>
        <w:t xml:space="preserve"> template</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980"/>
        <w:gridCol w:w="3402"/>
        <w:gridCol w:w="2607"/>
        <w:gridCol w:w="1357"/>
        <w:gridCol w:w="1469"/>
        <w:gridCol w:w="2896"/>
      </w:tblGrid>
      <w:tr w:rsidR="00121926" w:rsidRPr="003D6471" w14:paraId="5FF77D09" w14:textId="77777777" w:rsidTr="0053202C">
        <w:tc>
          <w:tcPr>
            <w:tcW w:w="1980" w:type="dxa"/>
            <w:shd w:val="clear" w:color="auto" w:fill="auto"/>
          </w:tcPr>
          <w:p w14:paraId="13F63F73" w14:textId="77777777" w:rsidR="00121926" w:rsidRPr="003D6471" w:rsidRDefault="00121926" w:rsidP="005F1EC9">
            <w:bookmarkStart w:id="2" w:name="_Hlk107219740"/>
            <w:r w:rsidRPr="003D6471">
              <w:t>Plan type</w:t>
            </w:r>
          </w:p>
        </w:tc>
        <w:tc>
          <w:tcPr>
            <w:tcW w:w="11731" w:type="dxa"/>
            <w:gridSpan w:val="5"/>
            <w:shd w:val="clear" w:color="auto" w:fill="auto"/>
          </w:tcPr>
          <w:p w14:paraId="68ECD014" w14:textId="77777777" w:rsidR="00121926" w:rsidRPr="003D6471" w:rsidRDefault="00121926" w:rsidP="005F1EC9">
            <w:pPr>
              <w:pStyle w:val="H5Pnotesstyle"/>
            </w:pPr>
          </w:p>
        </w:tc>
      </w:tr>
      <w:tr w:rsidR="00121926" w:rsidRPr="003D6471" w14:paraId="52ABB710" w14:textId="77777777" w:rsidTr="0053202C">
        <w:tc>
          <w:tcPr>
            <w:tcW w:w="1980" w:type="dxa"/>
            <w:shd w:val="clear" w:color="auto" w:fill="auto"/>
          </w:tcPr>
          <w:p w14:paraId="3484A015" w14:textId="77777777" w:rsidR="00121926" w:rsidRPr="003D6471" w:rsidRDefault="00121926" w:rsidP="005F1EC9">
            <w:r w:rsidRPr="003D6471">
              <w:t xml:space="preserve">Date </w:t>
            </w:r>
          </w:p>
        </w:tc>
        <w:tc>
          <w:tcPr>
            <w:tcW w:w="11731" w:type="dxa"/>
            <w:gridSpan w:val="5"/>
            <w:shd w:val="clear" w:color="auto" w:fill="auto"/>
          </w:tcPr>
          <w:p w14:paraId="5EFE08FD" w14:textId="77777777" w:rsidR="00121926" w:rsidRPr="003D6471" w:rsidRDefault="00121926" w:rsidP="005F1EC9">
            <w:pPr>
              <w:pStyle w:val="H5Pnotesstyle"/>
            </w:pPr>
          </w:p>
        </w:tc>
      </w:tr>
      <w:tr w:rsidR="00121926" w:rsidRPr="003D6471" w14:paraId="12F8E4F9" w14:textId="77777777" w:rsidTr="004F104B">
        <w:tc>
          <w:tcPr>
            <w:tcW w:w="1980" w:type="dxa"/>
            <w:shd w:val="clear" w:color="auto" w:fill="E6EAF6" w:themeFill="background1"/>
          </w:tcPr>
          <w:p w14:paraId="209AC2E5" w14:textId="77777777" w:rsidR="00121926" w:rsidRPr="003D6471" w:rsidRDefault="00121926" w:rsidP="005F1EC9">
            <w:r>
              <w:t>Overarching goal</w:t>
            </w:r>
          </w:p>
        </w:tc>
        <w:tc>
          <w:tcPr>
            <w:tcW w:w="11731" w:type="dxa"/>
            <w:gridSpan w:val="5"/>
            <w:shd w:val="clear" w:color="auto" w:fill="E6EAF6" w:themeFill="background1"/>
          </w:tcPr>
          <w:p w14:paraId="6C339C1D" w14:textId="77777777" w:rsidR="00121926" w:rsidRPr="003D6471" w:rsidRDefault="00121926" w:rsidP="005F1EC9">
            <w:r w:rsidRPr="003D6471">
              <w:t>Comments</w:t>
            </w:r>
          </w:p>
        </w:tc>
      </w:tr>
      <w:tr w:rsidR="00121926" w:rsidRPr="003D6471" w14:paraId="7C668F5B" w14:textId="77777777" w:rsidTr="0053202C">
        <w:tc>
          <w:tcPr>
            <w:tcW w:w="1980" w:type="dxa"/>
          </w:tcPr>
          <w:p w14:paraId="7174CF3D" w14:textId="77777777" w:rsidR="00121926" w:rsidRPr="003D6471" w:rsidRDefault="00121926" w:rsidP="005F1EC9">
            <w:pPr>
              <w:pStyle w:val="NumberedList"/>
            </w:pPr>
          </w:p>
        </w:tc>
        <w:tc>
          <w:tcPr>
            <w:tcW w:w="11731" w:type="dxa"/>
            <w:gridSpan w:val="5"/>
          </w:tcPr>
          <w:p w14:paraId="293F4C80" w14:textId="77777777" w:rsidR="00121926" w:rsidRPr="002823D3" w:rsidRDefault="00121926" w:rsidP="005F1EC9">
            <w:pPr>
              <w:rPr>
                <w:i/>
                <w:lang w:val="en-US"/>
              </w:rPr>
            </w:pPr>
            <w:r w:rsidRPr="002823D3">
              <w:rPr>
                <w:i/>
                <w:lang w:val="en-US"/>
              </w:rPr>
              <w:t>&lt;Insert overarching goal&gt;</w:t>
            </w:r>
          </w:p>
        </w:tc>
      </w:tr>
      <w:tr w:rsidR="00121926" w:rsidRPr="003D6471" w14:paraId="7CA4FEF1" w14:textId="77777777" w:rsidTr="004F104B">
        <w:tc>
          <w:tcPr>
            <w:tcW w:w="0" w:type="auto"/>
            <w:gridSpan w:val="6"/>
            <w:shd w:val="clear" w:color="auto" w:fill="E6EAF6" w:themeFill="background1"/>
          </w:tcPr>
          <w:p w14:paraId="0596937E" w14:textId="77777777" w:rsidR="00121926" w:rsidRPr="003D6471" w:rsidRDefault="00121926" w:rsidP="005F1EC9">
            <w:pPr>
              <w:rPr>
                <w:rFonts w:eastAsia="Arial"/>
              </w:rPr>
            </w:pPr>
            <w:r>
              <w:t>Outcomes</w:t>
            </w:r>
          </w:p>
        </w:tc>
      </w:tr>
      <w:tr w:rsidR="00121926" w:rsidRPr="003D6471" w14:paraId="37AF1C2A" w14:textId="77777777" w:rsidTr="0053202C">
        <w:tc>
          <w:tcPr>
            <w:tcW w:w="1980" w:type="dxa"/>
            <w:shd w:val="clear" w:color="auto" w:fill="E6EAF6" w:themeFill="background1"/>
          </w:tcPr>
          <w:p w14:paraId="60D57044" w14:textId="77777777" w:rsidR="00121926" w:rsidRPr="003D6471" w:rsidRDefault="00121926" w:rsidP="005F1EC9">
            <w:pPr>
              <w:rPr>
                <w:bCs/>
              </w:rPr>
            </w:pPr>
            <w:r w:rsidRPr="003D6471">
              <w:rPr>
                <w:bCs/>
              </w:rPr>
              <w:t>No.</w:t>
            </w:r>
          </w:p>
        </w:tc>
        <w:tc>
          <w:tcPr>
            <w:tcW w:w="3402" w:type="dxa"/>
            <w:shd w:val="clear" w:color="auto" w:fill="E6EAF6" w:themeFill="background1"/>
          </w:tcPr>
          <w:p w14:paraId="7740BF56" w14:textId="77777777" w:rsidR="00121926" w:rsidRPr="003D6471" w:rsidRDefault="00121926" w:rsidP="005F1EC9">
            <w:pPr>
              <w:rPr>
                <w:bCs/>
              </w:rPr>
            </w:pPr>
            <w:r w:rsidRPr="003D6471">
              <w:rPr>
                <w:bCs/>
              </w:rPr>
              <w:t>Objectives</w:t>
            </w:r>
          </w:p>
        </w:tc>
        <w:tc>
          <w:tcPr>
            <w:tcW w:w="8329" w:type="dxa"/>
            <w:gridSpan w:val="4"/>
            <w:shd w:val="clear" w:color="auto" w:fill="E6EAF6" w:themeFill="background1"/>
          </w:tcPr>
          <w:p w14:paraId="09F92FE5" w14:textId="77777777" w:rsidR="00121926" w:rsidRPr="003D6471" w:rsidRDefault="00121926" w:rsidP="005F1EC9">
            <w:pPr>
              <w:rPr>
                <w:bCs/>
              </w:rPr>
            </w:pPr>
            <w:r w:rsidRPr="003D6471">
              <w:rPr>
                <w:bCs/>
              </w:rPr>
              <w:t>Measures of performance</w:t>
            </w:r>
          </w:p>
        </w:tc>
      </w:tr>
      <w:tr w:rsidR="00121926" w:rsidRPr="003D6471" w14:paraId="695EE871" w14:textId="77777777" w:rsidTr="0053202C">
        <w:tc>
          <w:tcPr>
            <w:tcW w:w="1980" w:type="dxa"/>
          </w:tcPr>
          <w:p w14:paraId="53D84508" w14:textId="77777777" w:rsidR="00121926" w:rsidRPr="003D6471" w:rsidRDefault="00121926" w:rsidP="00121926">
            <w:pPr>
              <w:pStyle w:val="NumberedList"/>
              <w:numPr>
                <w:ilvl w:val="0"/>
                <w:numId w:val="13"/>
              </w:numPr>
            </w:pPr>
          </w:p>
        </w:tc>
        <w:tc>
          <w:tcPr>
            <w:tcW w:w="3402" w:type="dxa"/>
          </w:tcPr>
          <w:p w14:paraId="2ADD3294" w14:textId="77777777" w:rsidR="00121926" w:rsidRPr="002823D3" w:rsidRDefault="00121926" w:rsidP="005F1EC9">
            <w:pPr>
              <w:rPr>
                <w:i/>
              </w:rPr>
            </w:pPr>
            <w:r w:rsidRPr="002823D3">
              <w:rPr>
                <w:i/>
              </w:rPr>
              <w:t>&lt;Insert objectives matching the goal&gt;</w:t>
            </w:r>
          </w:p>
        </w:tc>
        <w:tc>
          <w:tcPr>
            <w:tcW w:w="8329" w:type="dxa"/>
            <w:gridSpan w:val="4"/>
          </w:tcPr>
          <w:p w14:paraId="02EA161C" w14:textId="77777777" w:rsidR="00121926" w:rsidRPr="002823D3" w:rsidRDefault="00121926" w:rsidP="005F1EC9">
            <w:pPr>
              <w:rPr>
                <w:i/>
              </w:rPr>
            </w:pPr>
            <w:r w:rsidRPr="002823D3">
              <w:rPr>
                <w:i/>
                <w:iCs/>
              </w:rPr>
              <w:t>&lt;Insert measurements used to assess whether objectives have been successfully achieved. E.g. reduction in complaints from customer survey results from 29 to 15 per month)&gt;</w:t>
            </w:r>
          </w:p>
        </w:tc>
      </w:tr>
      <w:tr w:rsidR="00121926" w:rsidRPr="003D6471" w14:paraId="12CAC746" w14:textId="77777777" w:rsidTr="0053202C">
        <w:tc>
          <w:tcPr>
            <w:tcW w:w="1980" w:type="dxa"/>
          </w:tcPr>
          <w:p w14:paraId="790820B3" w14:textId="77777777" w:rsidR="00121926" w:rsidRPr="003D6471" w:rsidRDefault="00121926" w:rsidP="005F1EC9">
            <w:pPr>
              <w:pStyle w:val="NumberedList"/>
            </w:pPr>
          </w:p>
        </w:tc>
        <w:tc>
          <w:tcPr>
            <w:tcW w:w="3402" w:type="dxa"/>
          </w:tcPr>
          <w:p w14:paraId="47DB6837" w14:textId="77777777" w:rsidR="00121926" w:rsidRPr="003D6471" w:rsidRDefault="00121926" w:rsidP="005F1EC9">
            <w:pPr>
              <w:pStyle w:val="H5Pnotesstyle"/>
            </w:pPr>
          </w:p>
        </w:tc>
        <w:tc>
          <w:tcPr>
            <w:tcW w:w="8329" w:type="dxa"/>
            <w:gridSpan w:val="4"/>
          </w:tcPr>
          <w:p w14:paraId="4739E31E" w14:textId="77777777" w:rsidR="00121926" w:rsidRPr="003D6471" w:rsidRDefault="00121926" w:rsidP="005F1EC9">
            <w:pPr>
              <w:pStyle w:val="H5Pnotesstyle"/>
            </w:pPr>
          </w:p>
        </w:tc>
      </w:tr>
      <w:tr w:rsidR="00121926" w:rsidRPr="003D6471" w14:paraId="329DE24E" w14:textId="77777777" w:rsidTr="0053202C">
        <w:tc>
          <w:tcPr>
            <w:tcW w:w="1980" w:type="dxa"/>
          </w:tcPr>
          <w:p w14:paraId="084B85F3" w14:textId="77777777" w:rsidR="00121926" w:rsidRPr="003D6471" w:rsidRDefault="00121926" w:rsidP="005F1EC9">
            <w:pPr>
              <w:pStyle w:val="NumberedList"/>
            </w:pPr>
          </w:p>
        </w:tc>
        <w:tc>
          <w:tcPr>
            <w:tcW w:w="3402" w:type="dxa"/>
          </w:tcPr>
          <w:p w14:paraId="545E739F" w14:textId="77777777" w:rsidR="00121926" w:rsidRPr="003D6471" w:rsidRDefault="00121926" w:rsidP="005F1EC9">
            <w:pPr>
              <w:pStyle w:val="H5Pnotesstyle"/>
              <w:rPr>
                <w:bCs/>
              </w:rPr>
            </w:pPr>
          </w:p>
        </w:tc>
        <w:tc>
          <w:tcPr>
            <w:tcW w:w="8329" w:type="dxa"/>
            <w:gridSpan w:val="4"/>
          </w:tcPr>
          <w:p w14:paraId="46868B61" w14:textId="77777777" w:rsidR="00121926" w:rsidRPr="003D6471" w:rsidRDefault="00121926" w:rsidP="005F1EC9">
            <w:pPr>
              <w:pStyle w:val="H5Pnotesstyle"/>
              <w:rPr>
                <w:bCs/>
              </w:rPr>
            </w:pPr>
          </w:p>
        </w:tc>
      </w:tr>
      <w:tr w:rsidR="00121926" w:rsidRPr="003D6471" w14:paraId="7F73103F" w14:textId="77777777" w:rsidTr="004F104B">
        <w:tc>
          <w:tcPr>
            <w:tcW w:w="0" w:type="auto"/>
            <w:gridSpan w:val="6"/>
            <w:shd w:val="clear" w:color="auto" w:fill="E6EAF6" w:themeFill="background1"/>
          </w:tcPr>
          <w:p w14:paraId="6DFF8A8C" w14:textId="77777777" w:rsidR="00121926" w:rsidRPr="003D6471" w:rsidRDefault="00121926" w:rsidP="005F1EC9">
            <w:r>
              <w:t>Plan for achieving objectives</w:t>
            </w:r>
          </w:p>
        </w:tc>
      </w:tr>
      <w:tr w:rsidR="00121926" w:rsidRPr="003D6471" w14:paraId="520EABF8" w14:textId="77777777" w:rsidTr="0053202C">
        <w:trPr>
          <w:tblHeader/>
        </w:trPr>
        <w:tc>
          <w:tcPr>
            <w:tcW w:w="1980" w:type="dxa"/>
            <w:shd w:val="clear" w:color="auto" w:fill="E6EAF6" w:themeFill="background1"/>
            <w:vAlign w:val="center"/>
          </w:tcPr>
          <w:p w14:paraId="7C433699" w14:textId="77777777" w:rsidR="00121926" w:rsidRPr="003D6471" w:rsidRDefault="00121926" w:rsidP="005F1EC9">
            <w:pPr>
              <w:rPr>
                <w:rFonts w:eastAsia="Arial"/>
              </w:rPr>
            </w:pPr>
            <w:r>
              <w:t>Actions</w:t>
            </w:r>
          </w:p>
        </w:tc>
        <w:tc>
          <w:tcPr>
            <w:tcW w:w="6009" w:type="dxa"/>
            <w:gridSpan w:val="2"/>
            <w:shd w:val="clear" w:color="auto" w:fill="E6EAF6" w:themeFill="background1"/>
            <w:vAlign w:val="center"/>
          </w:tcPr>
          <w:p w14:paraId="39927335" w14:textId="77777777" w:rsidR="00121926" w:rsidRPr="003D6471" w:rsidRDefault="00121926" w:rsidP="005F1EC9">
            <w:pPr>
              <w:rPr>
                <w:bCs/>
              </w:rPr>
            </w:pPr>
            <w:r w:rsidRPr="003D6471">
              <w:rPr>
                <w:bCs/>
              </w:rPr>
              <w:t>Step by Step Plan</w:t>
            </w:r>
          </w:p>
        </w:tc>
        <w:tc>
          <w:tcPr>
            <w:tcW w:w="1357" w:type="dxa"/>
            <w:shd w:val="clear" w:color="auto" w:fill="E6EAF6" w:themeFill="background1"/>
          </w:tcPr>
          <w:p w14:paraId="425A9A2F" w14:textId="77777777" w:rsidR="00121926" w:rsidRPr="003D6471" w:rsidRDefault="00121926" w:rsidP="005F1EC9">
            <w:pPr>
              <w:rPr>
                <w:bCs/>
              </w:rPr>
            </w:pPr>
            <w:r w:rsidRPr="00B9724D">
              <w:t xml:space="preserve">Due </w:t>
            </w:r>
            <w:r>
              <w:t>d</w:t>
            </w:r>
            <w:r w:rsidRPr="00B9724D">
              <w:t>ate</w:t>
            </w:r>
          </w:p>
        </w:tc>
        <w:tc>
          <w:tcPr>
            <w:tcW w:w="1469" w:type="dxa"/>
            <w:shd w:val="clear" w:color="auto" w:fill="E6EAF6" w:themeFill="background1"/>
            <w:vAlign w:val="center"/>
          </w:tcPr>
          <w:p w14:paraId="28D9E66D" w14:textId="77777777" w:rsidR="00121926" w:rsidRPr="003D6471" w:rsidRDefault="00121926" w:rsidP="005F1EC9">
            <w:pPr>
              <w:rPr>
                <w:bCs/>
              </w:rPr>
            </w:pPr>
            <w:r w:rsidRPr="00795878">
              <w:rPr>
                <w:bCs/>
              </w:rPr>
              <w:t>Name</w:t>
            </w:r>
          </w:p>
        </w:tc>
        <w:tc>
          <w:tcPr>
            <w:tcW w:w="0" w:type="auto"/>
            <w:shd w:val="clear" w:color="auto" w:fill="E6EAF6" w:themeFill="background1"/>
            <w:vAlign w:val="center"/>
          </w:tcPr>
          <w:p w14:paraId="4A69A5E9" w14:textId="77777777" w:rsidR="00121926" w:rsidRPr="003D6471" w:rsidRDefault="00121926" w:rsidP="005F1EC9">
            <w:pPr>
              <w:rPr>
                <w:bCs/>
              </w:rPr>
            </w:pPr>
            <w:r>
              <w:rPr>
                <w:bCs/>
              </w:rPr>
              <w:t>Completed date and signature</w:t>
            </w:r>
          </w:p>
        </w:tc>
      </w:tr>
      <w:tr w:rsidR="00121926" w:rsidRPr="003D6471" w14:paraId="2CD82DBE" w14:textId="77777777" w:rsidTr="0053202C">
        <w:trPr>
          <w:tblHeader/>
        </w:trPr>
        <w:tc>
          <w:tcPr>
            <w:tcW w:w="1980" w:type="dxa"/>
            <w:vMerge w:val="restart"/>
            <w:vAlign w:val="center"/>
          </w:tcPr>
          <w:p w14:paraId="17E81825" w14:textId="77777777" w:rsidR="00121926" w:rsidRPr="002823D3" w:rsidRDefault="00121926" w:rsidP="005F1EC9">
            <w:pPr>
              <w:rPr>
                <w:i/>
              </w:rPr>
            </w:pPr>
            <w:r w:rsidRPr="002823D3">
              <w:rPr>
                <w:i/>
              </w:rPr>
              <w:t>&lt;Insert action to achieve goal here&gt;</w:t>
            </w:r>
          </w:p>
        </w:tc>
        <w:tc>
          <w:tcPr>
            <w:tcW w:w="6009" w:type="dxa"/>
            <w:gridSpan w:val="2"/>
            <w:vAlign w:val="center"/>
          </w:tcPr>
          <w:p w14:paraId="3DF30F1F" w14:textId="77777777" w:rsidR="00121926" w:rsidRPr="00F509F8" w:rsidRDefault="00121926" w:rsidP="005F1EC9">
            <w:pPr>
              <w:rPr>
                <w:i/>
              </w:rPr>
            </w:pPr>
            <w:r w:rsidRPr="00F509F8">
              <w:rPr>
                <w:i/>
              </w:rPr>
              <w:t>Break down each action into clear and ordered steps, to be taken to achieve the objective you have set.</w:t>
            </w:r>
          </w:p>
        </w:tc>
        <w:tc>
          <w:tcPr>
            <w:tcW w:w="1357" w:type="dxa"/>
          </w:tcPr>
          <w:p w14:paraId="3097DD46" w14:textId="77777777" w:rsidR="00121926" w:rsidRPr="00F509F8" w:rsidRDefault="00121926" w:rsidP="005F1EC9">
            <w:pPr>
              <w:rPr>
                <w:i/>
                <w:iCs/>
              </w:rPr>
            </w:pPr>
            <w:r w:rsidRPr="00F509F8">
              <w:rPr>
                <w:i/>
              </w:rPr>
              <w:t>Insert date to be complete</w:t>
            </w:r>
          </w:p>
        </w:tc>
        <w:tc>
          <w:tcPr>
            <w:tcW w:w="1469" w:type="dxa"/>
            <w:vAlign w:val="center"/>
          </w:tcPr>
          <w:p w14:paraId="4D108512" w14:textId="77777777" w:rsidR="00121926" w:rsidRPr="00F509F8" w:rsidRDefault="00121926" w:rsidP="005F1EC9">
            <w:pPr>
              <w:rPr>
                <w:i/>
                <w:iCs/>
              </w:rPr>
            </w:pPr>
            <w:r w:rsidRPr="00F509F8">
              <w:rPr>
                <w:i/>
                <w:iCs/>
              </w:rPr>
              <w:t>Who is responsible for completion</w:t>
            </w:r>
          </w:p>
        </w:tc>
        <w:tc>
          <w:tcPr>
            <w:tcW w:w="0" w:type="auto"/>
            <w:vAlign w:val="center"/>
          </w:tcPr>
          <w:p w14:paraId="0DCDD7B0" w14:textId="77777777" w:rsidR="00121926" w:rsidRPr="00F509F8" w:rsidRDefault="00121926" w:rsidP="005F1EC9">
            <w:pPr>
              <w:rPr>
                <w:i/>
                <w:iCs/>
              </w:rPr>
            </w:pPr>
          </w:p>
        </w:tc>
      </w:tr>
      <w:tr w:rsidR="00121926" w:rsidRPr="003D6471" w14:paraId="6243593F" w14:textId="77777777" w:rsidTr="0053202C">
        <w:trPr>
          <w:tblHeader/>
        </w:trPr>
        <w:tc>
          <w:tcPr>
            <w:tcW w:w="1980" w:type="dxa"/>
            <w:vMerge/>
            <w:vAlign w:val="center"/>
          </w:tcPr>
          <w:p w14:paraId="7C5F8B57" w14:textId="77777777" w:rsidR="00121926" w:rsidRPr="003D6471" w:rsidRDefault="00121926" w:rsidP="005F1EC9"/>
        </w:tc>
        <w:tc>
          <w:tcPr>
            <w:tcW w:w="6009" w:type="dxa"/>
            <w:gridSpan w:val="2"/>
            <w:vAlign w:val="center"/>
          </w:tcPr>
          <w:p w14:paraId="78718715" w14:textId="77777777" w:rsidR="00121926" w:rsidRPr="003D6471" w:rsidRDefault="00121926" w:rsidP="005F1EC9">
            <w:pPr>
              <w:pStyle w:val="H5Pnotesstyle"/>
            </w:pPr>
          </w:p>
        </w:tc>
        <w:tc>
          <w:tcPr>
            <w:tcW w:w="1357" w:type="dxa"/>
          </w:tcPr>
          <w:p w14:paraId="365821D9" w14:textId="77777777" w:rsidR="00121926" w:rsidRPr="003D6471" w:rsidRDefault="00121926" w:rsidP="005F1EC9">
            <w:pPr>
              <w:pStyle w:val="H5Pnotesstyle"/>
            </w:pPr>
          </w:p>
        </w:tc>
        <w:tc>
          <w:tcPr>
            <w:tcW w:w="1469" w:type="dxa"/>
            <w:vAlign w:val="center"/>
          </w:tcPr>
          <w:p w14:paraId="6E1746FD" w14:textId="77777777" w:rsidR="00121926" w:rsidRPr="003D6471" w:rsidRDefault="00121926" w:rsidP="005F1EC9">
            <w:pPr>
              <w:pStyle w:val="H5Pnotesstyle"/>
            </w:pPr>
          </w:p>
        </w:tc>
        <w:tc>
          <w:tcPr>
            <w:tcW w:w="0" w:type="auto"/>
            <w:vAlign w:val="center"/>
          </w:tcPr>
          <w:p w14:paraId="0E0B4ADB" w14:textId="77777777" w:rsidR="00121926" w:rsidRPr="003D6471" w:rsidRDefault="00121926" w:rsidP="005F1EC9"/>
        </w:tc>
      </w:tr>
      <w:tr w:rsidR="00121926" w:rsidRPr="003D6471" w14:paraId="44E24BDB" w14:textId="77777777" w:rsidTr="0053202C">
        <w:trPr>
          <w:tblHeader/>
        </w:trPr>
        <w:tc>
          <w:tcPr>
            <w:tcW w:w="1980" w:type="dxa"/>
            <w:vMerge/>
            <w:vAlign w:val="center"/>
          </w:tcPr>
          <w:p w14:paraId="4CC3ADBD" w14:textId="77777777" w:rsidR="00121926" w:rsidRPr="003D6471" w:rsidRDefault="00121926" w:rsidP="005F1EC9"/>
        </w:tc>
        <w:tc>
          <w:tcPr>
            <w:tcW w:w="6009" w:type="dxa"/>
            <w:gridSpan w:val="2"/>
            <w:vAlign w:val="center"/>
          </w:tcPr>
          <w:p w14:paraId="09ECFC10" w14:textId="77777777" w:rsidR="00121926" w:rsidRPr="003D6471" w:rsidRDefault="00121926" w:rsidP="005F1EC9">
            <w:pPr>
              <w:pStyle w:val="H5Pnotesstyle"/>
            </w:pPr>
          </w:p>
        </w:tc>
        <w:tc>
          <w:tcPr>
            <w:tcW w:w="1357" w:type="dxa"/>
          </w:tcPr>
          <w:p w14:paraId="638EA177" w14:textId="77777777" w:rsidR="00121926" w:rsidRPr="003D6471" w:rsidRDefault="00121926" w:rsidP="005F1EC9">
            <w:pPr>
              <w:pStyle w:val="H5Pnotesstyle"/>
            </w:pPr>
          </w:p>
        </w:tc>
        <w:tc>
          <w:tcPr>
            <w:tcW w:w="1469" w:type="dxa"/>
            <w:vAlign w:val="center"/>
          </w:tcPr>
          <w:p w14:paraId="71D54026" w14:textId="77777777" w:rsidR="00121926" w:rsidRPr="003D6471" w:rsidRDefault="00121926" w:rsidP="005F1EC9">
            <w:pPr>
              <w:pStyle w:val="H5Pnotesstyle"/>
            </w:pPr>
          </w:p>
        </w:tc>
        <w:tc>
          <w:tcPr>
            <w:tcW w:w="0" w:type="auto"/>
            <w:vAlign w:val="center"/>
          </w:tcPr>
          <w:p w14:paraId="1D0ADD8E" w14:textId="77777777" w:rsidR="00121926" w:rsidRPr="003D6471" w:rsidRDefault="00121926" w:rsidP="005F1EC9"/>
        </w:tc>
      </w:tr>
      <w:tr w:rsidR="00121926" w:rsidRPr="003D6471" w14:paraId="59F6BDDF" w14:textId="77777777" w:rsidTr="0053202C">
        <w:trPr>
          <w:tblHeader/>
        </w:trPr>
        <w:tc>
          <w:tcPr>
            <w:tcW w:w="1980" w:type="dxa"/>
            <w:vMerge/>
            <w:vAlign w:val="center"/>
          </w:tcPr>
          <w:p w14:paraId="3884DE09" w14:textId="77777777" w:rsidR="00121926" w:rsidRPr="003D6471" w:rsidRDefault="00121926" w:rsidP="005F1EC9"/>
        </w:tc>
        <w:tc>
          <w:tcPr>
            <w:tcW w:w="6009" w:type="dxa"/>
            <w:gridSpan w:val="2"/>
            <w:vAlign w:val="center"/>
          </w:tcPr>
          <w:p w14:paraId="5C46D210" w14:textId="77777777" w:rsidR="00121926" w:rsidRDefault="00121926" w:rsidP="005F1EC9">
            <w:pPr>
              <w:pStyle w:val="H5Pnotesstyle"/>
            </w:pPr>
          </w:p>
        </w:tc>
        <w:tc>
          <w:tcPr>
            <w:tcW w:w="1357" w:type="dxa"/>
          </w:tcPr>
          <w:p w14:paraId="23F5A501" w14:textId="77777777" w:rsidR="00121926" w:rsidRPr="0048338A" w:rsidRDefault="00121926" w:rsidP="005F1EC9">
            <w:pPr>
              <w:pStyle w:val="H5Pnotesstyle"/>
            </w:pPr>
          </w:p>
        </w:tc>
        <w:tc>
          <w:tcPr>
            <w:tcW w:w="1469" w:type="dxa"/>
            <w:vAlign w:val="center"/>
          </w:tcPr>
          <w:p w14:paraId="21C7CE23" w14:textId="77777777" w:rsidR="00121926" w:rsidRPr="003D6471" w:rsidRDefault="00121926" w:rsidP="005F1EC9">
            <w:pPr>
              <w:pStyle w:val="H5Pnotesstyle"/>
            </w:pPr>
          </w:p>
        </w:tc>
        <w:tc>
          <w:tcPr>
            <w:tcW w:w="0" w:type="auto"/>
            <w:vAlign w:val="center"/>
          </w:tcPr>
          <w:p w14:paraId="093BE617" w14:textId="77777777" w:rsidR="00121926" w:rsidRPr="003D6471" w:rsidRDefault="00121926" w:rsidP="005F1EC9"/>
        </w:tc>
      </w:tr>
      <w:tr w:rsidR="00121926" w:rsidRPr="003D6471" w14:paraId="79F80743" w14:textId="77777777" w:rsidTr="0053202C">
        <w:trPr>
          <w:tblHeader/>
        </w:trPr>
        <w:tc>
          <w:tcPr>
            <w:tcW w:w="5382" w:type="dxa"/>
            <w:gridSpan w:val="2"/>
            <w:shd w:val="clear" w:color="auto" w:fill="C3CDE9" w:themeFill="background1" w:themeFillShade="E6"/>
          </w:tcPr>
          <w:p w14:paraId="48088AD6" w14:textId="77777777" w:rsidR="00121926" w:rsidRPr="003D6471" w:rsidRDefault="00121926" w:rsidP="005F1EC9">
            <w:r>
              <w:t>Barriers to implementing plans</w:t>
            </w:r>
          </w:p>
        </w:tc>
        <w:tc>
          <w:tcPr>
            <w:tcW w:w="8329" w:type="dxa"/>
            <w:gridSpan w:val="4"/>
            <w:shd w:val="clear" w:color="auto" w:fill="C3CDE9" w:themeFill="background1" w:themeFillShade="E6"/>
          </w:tcPr>
          <w:p w14:paraId="0AC31B39" w14:textId="77777777" w:rsidR="00121926" w:rsidRPr="003D6471" w:rsidRDefault="00121926" w:rsidP="005F1EC9">
            <w:r>
              <w:t>Strategies / steps to address barriers</w:t>
            </w:r>
          </w:p>
        </w:tc>
      </w:tr>
      <w:tr w:rsidR="00121926" w:rsidRPr="003D6471" w14:paraId="0F855560" w14:textId="77777777" w:rsidTr="0053202C">
        <w:trPr>
          <w:trHeight w:val="139"/>
          <w:tblHeader/>
        </w:trPr>
        <w:tc>
          <w:tcPr>
            <w:tcW w:w="5382" w:type="dxa"/>
            <w:gridSpan w:val="2"/>
            <w:vMerge w:val="restart"/>
            <w:shd w:val="clear" w:color="auto" w:fill="auto"/>
          </w:tcPr>
          <w:p w14:paraId="3B3B7FF7" w14:textId="77777777" w:rsidR="00121926" w:rsidRPr="002823D3" w:rsidRDefault="00121926" w:rsidP="005F1EC9">
            <w:pPr>
              <w:rPr>
                <w:i/>
              </w:rPr>
            </w:pPr>
            <w:r>
              <w:rPr>
                <w:i/>
              </w:rPr>
              <w:t>&lt;</w:t>
            </w:r>
            <w:r w:rsidRPr="002823D3">
              <w:rPr>
                <w:i/>
              </w:rPr>
              <w:t>Insert barriers or constraints that could impede the implementation of the plan</w:t>
            </w:r>
            <w:r>
              <w:rPr>
                <w:i/>
              </w:rPr>
              <w:t>&gt;</w:t>
            </w:r>
          </w:p>
        </w:tc>
        <w:tc>
          <w:tcPr>
            <w:tcW w:w="8329" w:type="dxa"/>
            <w:gridSpan w:val="4"/>
            <w:shd w:val="clear" w:color="auto" w:fill="auto"/>
          </w:tcPr>
          <w:p w14:paraId="74A8EC7C" w14:textId="77777777" w:rsidR="00121926" w:rsidRDefault="00121926" w:rsidP="005F1EC9">
            <w:pPr>
              <w:pStyle w:val="H5Pnotesstyle"/>
            </w:pPr>
          </w:p>
        </w:tc>
      </w:tr>
      <w:tr w:rsidR="00121926" w:rsidRPr="003D6471" w14:paraId="54F3E0C8" w14:textId="77777777" w:rsidTr="0053202C">
        <w:trPr>
          <w:trHeight w:val="137"/>
          <w:tblHeader/>
        </w:trPr>
        <w:tc>
          <w:tcPr>
            <w:tcW w:w="5382" w:type="dxa"/>
            <w:gridSpan w:val="2"/>
            <w:vMerge/>
            <w:shd w:val="clear" w:color="auto" w:fill="auto"/>
          </w:tcPr>
          <w:p w14:paraId="0928EEF6" w14:textId="77777777" w:rsidR="00121926" w:rsidRDefault="00121926" w:rsidP="005F1EC9">
            <w:pPr>
              <w:pStyle w:val="H5Pnotesstyle"/>
            </w:pPr>
          </w:p>
        </w:tc>
        <w:tc>
          <w:tcPr>
            <w:tcW w:w="8329" w:type="dxa"/>
            <w:gridSpan w:val="4"/>
            <w:shd w:val="clear" w:color="auto" w:fill="auto"/>
          </w:tcPr>
          <w:p w14:paraId="026417DB" w14:textId="77777777" w:rsidR="00121926" w:rsidRDefault="00121926" w:rsidP="005F1EC9">
            <w:pPr>
              <w:pStyle w:val="H5Pnotesstyle"/>
            </w:pPr>
          </w:p>
        </w:tc>
      </w:tr>
      <w:tr w:rsidR="00121926" w:rsidRPr="003D6471" w14:paraId="3DD03E1A" w14:textId="77777777" w:rsidTr="0053202C">
        <w:trPr>
          <w:trHeight w:val="137"/>
          <w:tblHeader/>
        </w:trPr>
        <w:tc>
          <w:tcPr>
            <w:tcW w:w="5382" w:type="dxa"/>
            <w:gridSpan w:val="2"/>
            <w:vMerge/>
            <w:shd w:val="clear" w:color="auto" w:fill="auto"/>
          </w:tcPr>
          <w:p w14:paraId="2B0349A7" w14:textId="77777777" w:rsidR="00121926" w:rsidRDefault="00121926" w:rsidP="005F1EC9">
            <w:pPr>
              <w:pStyle w:val="H5Pnotesstyle"/>
            </w:pPr>
          </w:p>
        </w:tc>
        <w:tc>
          <w:tcPr>
            <w:tcW w:w="8329" w:type="dxa"/>
            <w:gridSpan w:val="4"/>
            <w:shd w:val="clear" w:color="auto" w:fill="auto"/>
          </w:tcPr>
          <w:p w14:paraId="382D52DA" w14:textId="77777777" w:rsidR="00121926" w:rsidRDefault="00121926" w:rsidP="005F1EC9">
            <w:pPr>
              <w:pStyle w:val="H5Pnotesstyle"/>
            </w:pPr>
          </w:p>
        </w:tc>
      </w:tr>
      <w:tr w:rsidR="00121926" w:rsidRPr="003D6471" w14:paraId="700A0106" w14:textId="77777777" w:rsidTr="0053202C">
        <w:trPr>
          <w:trHeight w:val="137"/>
          <w:tblHeader/>
        </w:trPr>
        <w:tc>
          <w:tcPr>
            <w:tcW w:w="5382" w:type="dxa"/>
            <w:gridSpan w:val="2"/>
            <w:vMerge w:val="restart"/>
            <w:shd w:val="clear" w:color="auto" w:fill="auto"/>
          </w:tcPr>
          <w:p w14:paraId="78EB3B2A" w14:textId="77777777" w:rsidR="00121926" w:rsidRDefault="00121926" w:rsidP="005F1EC9">
            <w:pPr>
              <w:pStyle w:val="H5Pnotesstyle"/>
            </w:pPr>
          </w:p>
        </w:tc>
        <w:tc>
          <w:tcPr>
            <w:tcW w:w="8329" w:type="dxa"/>
            <w:gridSpan w:val="4"/>
            <w:shd w:val="clear" w:color="auto" w:fill="auto"/>
          </w:tcPr>
          <w:p w14:paraId="7349C4A6" w14:textId="77777777" w:rsidR="00121926" w:rsidRDefault="00121926" w:rsidP="005F1EC9">
            <w:pPr>
              <w:pStyle w:val="H5Pnotesstyle"/>
            </w:pPr>
          </w:p>
        </w:tc>
      </w:tr>
      <w:tr w:rsidR="00121926" w:rsidRPr="003D6471" w14:paraId="7A53072E" w14:textId="77777777" w:rsidTr="0053202C">
        <w:trPr>
          <w:trHeight w:val="137"/>
          <w:tblHeader/>
        </w:trPr>
        <w:tc>
          <w:tcPr>
            <w:tcW w:w="5382" w:type="dxa"/>
            <w:gridSpan w:val="2"/>
            <w:vMerge/>
            <w:shd w:val="clear" w:color="auto" w:fill="auto"/>
          </w:tcPr>
          <w:p w14:paraId="4AD63299" w14:textId="77777777" w:rsidR="00121926" w:rsidRPr="0008215E" w:rsidRDefault="00121926" w:rsidP="005F1EC9">
            <w:pPr>
              <w:pStyle w:val="H5Pnotesstyle"/>
            </w:pPr>
          </w:p>
        </w:tc>
        <w:tc>
          <w:tcPr>
            <w:tcW w:w="8329" w:type="dxa"/>
            <w:gridSpan w:val="4"/>
            <w:shd w:val="clear" w:color="auto" w:fill="auto"/>
          </w:tcPr>
          <w:p w14:paraId="165FF552" w14:textId="77777777" w:rsidR="00121926" w:rsidRDefault="00121926" w:rsidP="005F1EC9">
            <w:pPr>
              <w:pStyle w:val="H5Pnotesstyle"/>
            </w:pPr>
          </w:p>
        </w:tc>
      </w:tr>
      <w:tr w:rsidR="00121926" w:rsidRPr="003D6471" w14:paraId="5AF97AED" w14:textId="77777777" w:rsidTr="0053202C">
        <w:trPr>
          <w:trHeight w:val="137"/>
          <w:tblHeader/>
        </w:trPr>
        <w:tc>
          <w:tcPr>
            <w:tcW w:w="5382" w:type="dxa"/>
            <w:gridSpan w:val="2"/>
            <w:vMerge/>
            <w:shd w:val="clear" w:color="auto" w:fill="auto"/>
          </w:tcPr>
          <w:p w14:paraId="5E4758FC" w14:textId="77777777" w:rsidR="00121926" w:rsidRPr="0008215E" w:rsidRDefault="00121926" w:rsidP="005F1EC9">
            <w:pPr>
              <w:pStyle w:val="H5Pnotesstyle"/>
            </w:pPr>
          </w:p>
        </w:tc>
        <w:tc>
          <w:tcPr>
            <w:tcW w:w="8329" w:type="dxa"/>
            <w:gridSpan w:val="4"/>
            <w:shd w:val="clear" w:color="auto" w:fill="auto"/>
          </w:tcPr>
          <w:p w14:paraId="722D9D53" w14:textId="77777777" w:rsidR="00121926" w:rsidRDefault="00121926" w:rsidP="005F1EC9">
            <w:pPr>
              <w:pStyle w:val="H5Pnotesstyle"/>
            </w:pPr>
          </w:p>
        </w:tc>
      </w:tr>
      <w:tr w:rsidR="00121926" w:rsidRPr="003D6471" w14:paraId="131F46A3" w14:textId="77777777" w:rsidTr="0053202C">
        <w:trPr>
          <w:trHeight w:val="137"/>
          <w:tblHeader/>
        </w:trPr>
        <w:tc>
          <w:tcPr>
            <w:tcW w:w="5382" w:type="dxa"/>
            <w:gridSpan w:val="2"/>
            <w:vMerge w:val="restart"/>
            <w:shd w:val="clear" w:color="auto" w:fill="auto"/>
          </w:tcPr>
          <w:p w14:paraId="2FEDC704" w14:textId="77777777" w:rsidR="00121926" w:rsidRDefault="00121926" w:rsidP="005F1EC9">
            <w:pPr>
              <w:pStyle w:val="H5Pnotesstyle"/>
            </w:pPr>
          </w:p>
        </w:tc>
        <w:tc>
          <w:tcPr>
            <w:tcW w:w="8329" w:type="dxa"/>
            <w:gridSpan w:val="4"/>
            <w:shd w:val="clear" w:color="auto" w:fill="auto"/>
          </w:tcPr>
          <w:p w14:paraId="4FF8B407" w14:textId="77777777" w:rsidR="00121926" w:rsidRDefault="00121926" w:rsidP="005F1EC9">
            <w:pPr>
              <w:pStyle w:val="H5Pnotesstyle"/>
            </w:pPr>
          </w:p>
        </w:tc>
      </w:tr>
      <w:tr w:rsidR="00121926" w:rsidRPr="003D6471" w14:paraId="69C49560" w14:textId="77777777" w:rsidTr="0053202C">
        <w:trPr>
          <w:trHeight w:val="137"/>
          <w:tblHeader/>
        </w:trPr>
        <w:tc>
          <w:tcPr>
            <w:tcW w:w="5382" w:type="dxa"/>
            <w:gridSpan w:val="2"/>
            <w:vMerge/>
            <w:shd w:val="clear" w:color="auto" w:fill="auto"/>
          </w:tcPr>
          <w:p w14:paraId="31E5A9BE" w14:textId="77777777" w:rsidR="00121926" w:rsidRPr="0008215E" w:rsidRDefault="00121926" w:rsidP="005F1EC9">
            <w:pPr>
              <w:pStyle w:val="H5Pnotesstyle"/>
            </w:pPr>
          </w:p>
        </w:tc>
        <w:tc>
          <w:tcPr>
            <w:tcW w:w="8329" w:type="dxa"/>
            <w:gridSpan w:val="4"/>
            <w:shd w:val="clear" w:color="auto" w:fill="auto"/>
          </w:tcPr>
          <w:p w14:paraId="52AD9F49" w14:textId="77777777" w:rsidR="00121926" w:rsidRDefault="00121926" w:rsidP="005F1EC9">
            <w:pPr>
              <w:pStyle w:val="H5Pnotesstyle"/>
            </w:pPr>
          </w:p>
        </w:tc>
      </w:tr>
      <w:tr w:rsidR="00121926" w:rsidRPr="003D6471" w14:paraId="292D6418" w14:textId="77777777" w:rsidTr="0053202C">
        <w:trPr>
          <w:trHeight w:val="137"/>
          <w:tblHeader/>
        </w:trPr>
        <w:tc>
          <w:tcPr>
            <w:tcW w:w="5382" w:type="dxa"/>
            <w:gridSpan w:val="2"/>
            <w:vMerge/>
            <w:shd w:val="clear" w:color="auto" w:fill="auto"/>
          </w:tcPr>
          <w:p w14:paraId="35A36642" w14:textId="77777777" w:rsidR="00121926" w:rsidRPr="0008215E" w:rsidRDefault="00121926" w:rsidP="005F1EC9">
            <w:pPr>
              <w:pStyle w:val="H5Pnotesstyle"/>
            </w:pPr>
            <w:bookmarkStart w:id="3" w:name="_Hlk107221862"/>
          </w:p>
        </w:tc>
        <w:tc>
          <w:tcPr>
            <w:tcW w:w="8329" w:type="dxa"/>
            <w:gridSpan w:val="4"/>
            <w:shd w:val="clear" w:color="auto" w:fill="auto"/>
          </w:tcPr>
          <w:p w14:paraId="5896B868" w14:textId="77777777" w:rsidR="00121926" w:rsidRDefault="00121926" w:rsidP="005F1EC9">
            <w:pPr>
              <w:pStyle w:val="H5Pnotesstyle"/>
            </w:pPr>
          </w:p>
        </w:tc>
      </w:tr>
      <w:tr w:rsidR="00121926" w:rsidRPr="003D6471" w14:paraId="17D8719F" w14:textId="77777777" w:rsidTr="0053202C">
        <w:trPr>
          <w:tblHeader/>
        </w:trPr>
        <w:tc>
          <w:tcPr>
            <w:tcW w:w="1980" w:type="dxa"/>
          </w:tcPr>
          <w:p w14:paraId="4D65BF4A" w14:textId="77777777" w:rsidR="00121926" w:rsidRDefault="00121926" w:rsidP="005F1EC9">
            <w:bookmarkStart w:id="4" w:name="_Hlk107221369"/>
            <w:r>
              <w:t>Approval:</w:t>
            </w:r>
          </w:p>
        </w:tc>
        <w:tc>
          <w:tcPr>
            <w:tcW w:w="3402" w:type="dxa"/>
          </w:tcPr>
          <w:p w14:paraId="53685A2A" w14:textId="77777777" w:rsidR="00121926" w:rsidRDefault="00121926" w:rsidP="005F1EC9">
            <w:r>
              <w:t>Name:</w:t>
            </w:r>
          </w:p>
        </w:tc>
        <w:tc>
          <w:tcPr>
            <w:tcW w:w="5433" w:type="dxa"/>
            <w:gridSpan w:val="3"/>
          </w:tcPr>
          <w:p w14:paraId="6557E6C1" w14:textId="77777777" w:rsidR="00121926" w:rsidRPr="003D6471" w:rsidRDefault="00121926" w:rsidP="005F1EC9">
            <w:r w:rsidRPr="003D6471">
              <w:t>XX/XX</w:t>
            </w:r>
          </w:p>
        </w:tc>
        <w:tc>
          <w:tcPr>
            <w:tcW w:w="0" w:type="auto"/>
          </w:tcPr>
          <w:p w14:paraId="783C70B9" w14:textId="77777777" w:rsidR="00121926" w:rsidRDefault="00121926" w:rsidP="005F1EC9">
            <w:r>
              <w:t>Signature:</w:t>
            </w:r>
          </w:p>
          <w:p w14:paraId="41BD57A7" w14:textId="77777777" w:rsidR="00121926" w:rsidRDefault="00121926" w:rsidP="005F1EC9"/>
        </w:tc>
      </w:tr>
    </w:tbl>
    <w:bookmarkEnd w:id="2"/>
    <w:bookmarkEnd w:id="3"/>
    <w:bookmarkEnd w:id="4"/>
    <w:p w14:paraId="511B69E9" w14:textId="23BAE331" w:rsidR="00D771AE" w:rsidRPr="00D771AE" w:rsidRDefault="00D771AE" w:rsidP="00D771AE">
      <w:pPr>
        <w:tabs>
          <w:tab w:val="left" w:pos="2640"/>
        </w:tabs>
      </w:pPr>
      <w:r>
        <w:tab/>
      </w:r>
    </w:p>
    <w:sectPr w:rsidR="00D771AE" w:rsidRPr="00D771AE" w:rsidSect="00C70740">
      <w:headerReference w:type="default" r:id="rId11"/>
      <w:footerReference w:type="default" r:id="rId12"/>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7490BE5A" w:rsidR="00CB4ED2" w:rsidRPr="00615C43" w:rsidRDefault="00F67C57" w:rsidP="00F67C57">
    <w:pPr>
      <w:tabs>
        <w:tab w:val="right" w:pos="13750"/>
      </w:tabs>
      <w:ind w:right="-312"/>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64771CAF" id="Rectangle 4" o:spid="_x0000_s1026" alt="&quot;&quot;"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1ABCE01" id="Rectangle 7" o:spid="_x0000_s1026" alt="&quot;&quot;"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" fillcolor="#0031a7 [3215]" stroked="f" strokeweight="2pt">
              <w10:wrap anchory="page"/>
            </v:rect>
          </w:pict>
        </mc:Fallback>
      </mc:AlternateContent>
    </w:r>
    <w:r w:rsidR="00121926">
      <w:rPr>
        <w:noProof/>
        <w:color w:val="000000" w:themeColor="text1"/>
        <w:sz w:val="16"/>
        <w:szCs w:val="16"/>
        <w:lang w:eastAsia="en-AU"/>
      </w:rPr>
      <w:t>MPower108 Work plan template</w:t>
    </w:r>
    <w:r w:rsidR="00E23194">
      <w:rPr>
        <w:color w:val="000000" w:themeColor="text1"/>
        <w:sz w:val="16"/>
        <w:szCs w:val="16"/>
      </w:rPr>
      <w:tab/>
    </w:r>
    <w:r w:rsidR="00CB4ED2" w:rsidRPr="00615C43">
      <w:rPr>
        <w:color w:val="000000" w:themeColor="text1"/>
        <w:sz w:val="16"/>
        <w:szCs w:val="16"/>
      </w:rPr>
      <w:t xml:space="preserve">Page </w:t>
    </w:r>
    <w:r w:rsidR="00CB4ED2" w:rsidRPr="004F104B">
      <w:rPr>
        <w:b/>
        <w:color w:val="000000" w:themeColor="text1"/>
        <w:sz w:val="16"/>
        <w:szCs w:val="16"/>
      </w:rPr>
      <w:fldChar w:fldCharType="begin"/>
    </w:r>
    <w:r w:rsidR="00CB4ED2" w:rsidRPr="004F104B">
      <w:rPr>
        <w:b/>
        <w:color w:val="000000" w:themeColor="text1"/>
        <w:sz w:val="16"/>
        <w:szCs w:val="16"/>
      </w:rPr>
      <w:instrText xml:space="preserve"> PAGE   \* MERGEFORMAT </w:instrText>
    </w:r>
    <w:r w:rsidR="00CB4ED2" w:rsidRPr="004F104B">
      <w:rPr>
        <w:b/>
        <w:color w:val="000000" w:themeColor="text1"/>
        <w:sz w:val="16"/>
        <w:szCs w:val="16"/>
      </w:rPr>
      <w:fldChar w:fldCharType="separate"/>
    </w:r>
    <w:r w:rsidR="0046323B" w:rsidRPr="004F104B">
      <w:rPr>
        <w:b/>
        <w:noProof/>
        <w:color w:val="000000" w:themeColor="text1"/>
        <w:sz w:val="16"/>
        <w:szCs w:val="16"/>
      </w:rPr>
      <w:t>9</w:t>
    </w:r>
    <w:r w:rsidR="00CB4ED2" w:rsidRPr="004F104B">
      <w:rPr>
        <w:b/>
        <w:color w:val="000000" w:themeColor="text1"/>
        <w:sz w:val="16"/>
        <w:szCs w:val="16"/>
      </w:rPr>
      <w:fldChar w:fldCharType="end"/>
    </w:r>
    <w:r w:rsidR="00CB4ED2" w:rsidRPr="00615C43">
      <w:rPr>
        <w:color w:val="000000" w:themeColor="text1"/>
        <w:sz w:val="16"/>
        <w:szCs w:val="16"/>
      </w:rPr>
      <w:t xml:space="preserve"> of </w:t>
    </w:r>
    <w:r w:rsidR="00CB4ED2" w:rsidRPr="004F104B">
      <w:rPr>
        <w:b/>
        <w:color w:val="000000" w:themeColor="text1"/>
        <w:sz w:val="16"/>
        <w:szCs w:val="16"/>
      </w:rPr>
      <w:fldChar w:fldCharType="begin"/>
    </w:r>
    <w:r w:rsidR="00CB4ED2" w:rsidRPr="004F104B">
      <w:rPr>
        <w:b/>
        <w:color w:val="000000" w:themeColor="text1"/>
        <w:sz w:val="16"/>
        <w:szCs w:val="16"/>
      </w:rPr>
      <w:instrText xml:space="preserve"> NUMPAGES   \* MERGEFORMAT </w:instrText>
    </w:r>
    <w:r w:rsidR="00CB4ED2" w:rsidRPr="004F104B">
      <w:rPr>
        <w:b/>
        <w:color w:val="000000" w:themeColor="text1"/>
        <w:sz w:val="16"/>
        <w:szCs w:val="16"/>
      </w:rPr>
      <w:fldChar w:fldCharType="separate"/>
    </w:r>
    <w:r w:rsidR="0046323B" w:rsidRPr="004F104B">
      <w:rPr>
        <w:b/>
        <w:noProof/>
        <w:color w:val="000000" w:themeColor="text1"/>
        <w:sz w:val="16"/>
        <w:szCs w:val="16"/>
      </w:rPr>
      <w:t>9</w:t>
    </w:r>
    <w:r w:rsidR="00CB4ED2" w:rsidRPr="004F104B">
      <w:rPr>
        <w:b/>
        <w:color w:val="000000" w:themeColor="text1"/>
        <w:sz w:val="16"/>
        <w:szCs w:val="16"/>
      </w:rPr>
      <w:fldChar w:fldCharType="end"/>
    </w:r>
  </w:p>
  <w:p w14:paraId="4D33F2F3" w14:textId="1FB196E6" w:rsidR="00CB4ED2" w:rsidRPr="004C7A87" w:rsidRDefault="00D771AE" w:rsidP="00EF6AFD">
    <w:pPr>
      <w:pStyle w:val="Footer"/>
      <w:tabs>
        <w:tab w:val="clear" w:pos="4513"/>
        <w:tab w:val="clear" w:pos="9026"/>
        <w:tab w:val="right" w:pos="13721"/>
      </w:tabs>
      <w:spacing w:before="160" w:line="276" w:lineRule="auto"/>
      <w:rPr>
        <w:b/>
        <w:sz w:val="16"/>
        <w:szCs w:val="16"/>
      </w:rPr>
    </w:pPr>
    <w:r w:rsidRPr="004C7A87">
      <w:rPr>
        <w:b/>
        <w:color w:val="FFFFFF"/>
        <w:sz w:val="16"/>
        <w:szCs w:val="16"/>
      </w:rPr>
      <w:t>Assessment Support Document</w:t>
    </w:r>
    <w:r w:rsidR="00B6058D" w:rsidRPr="004C7A87">
      <w:rPr>
        <w:b/>
        <w:sz w:val="16"/>
        <w:szCs w:val="16"/>
      </w:rPr>
      <w:t xml:space="preserve"> </w:t>
    </w:r>
    <w:r w:rsidR="00CB4ED2" w:rsidRPr="004C7A87">
      <w:rPr>
        <w:b/>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5632E" w14:textId="291B60F9" w:rsidR="00121926" w:rsidRDefault="00121926" w:rsidP="00121926">
    <w:pPr>
      <w:pStyle w:val="Header"/>
      <w:jc w:val="right"/>
    </w:pPr>
    <w:r>
      <w:rPr>
        <w:b/>
        <w:i/>
        <w:iCs/>
        <w:noProof/>
        <w:color w:val="0000FF"/>
        <w:lang w:val="en-GB"/>
      </w:rPr>
      <w:drawing>
        <wp:inline distT="0" distB="0" distL="0" distR="0" wp14:anchorId="1A63EF8D" wp14:editId="06E9A574">
          <wp:extent cx="990600" cy="362755"/>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2891" cy="36725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6" type="#_x0000_t75" style="width:76.5pt;height:72.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3A20"/>
    <w:rsid w:val="000E2301"/>
    <w:rsid w:val="000F640E"/>
    <w:rsid w:val="001008C3"/>
    <w:rsid w:val="00110297"/>
    <w:rsid w:val="00120406"/>
    <w:rsid w:val="00121926"/>
    <w:rsid w:val="00132516"/>
    <w:rsid w:val="00151BA1"/>
    <w:rsid w:val="0016340A"/>
    <w:rsid w:val="001666AE"/>
    <w:rsid w:val="00166ECF"/>
    <w:rsid w:val="001723D9"/>
    <w:rsid w:val="00174A71"/>
    <w:rsid w:val="00186778"/>
    <w:rsid w:val="00194604"/>
    <w:rsid w:val="001946AE"/>
    <w:rsid w:val="00196118"/>
    <w:rsid w:val="001A0287"/>
    <w:rsid w:val="001E5ADA"/>
    <w:rsid w:val="001F6D8F"/>
    <w:rsid w:val="00202196"/>
    <w:rsid w:val="002064C8"/>
    <w:rsid w:val="00232F16"/>
    <w:rsid w:val="00234AC2"/>
    <w:rsid w:val="002458AA"/>
    <w:rsid w:val="00245E47"/>
    <w:rsid w:val="002636A8"/>
    <w:rsid w:val="002760A1"/>
    <w:rsid w:val="002A0D28"/>
    <w:rsid w:val="002A5233"/>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C7A87"/>
    <w:rsid w:val="004F104B"/>
    <w:rsid w:val="004F795E"/>
    <w:rsid w:val="00501997"/>
    <w:rsid w:val="00510BBC"/>
    <w:rsid w:val="00522D54"/>
    <w:rsid w:val="0053202C"/>
    <w:rsid w:val="005447BD"/>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427B8"/>
    <w:rsid w:val="008466AF"/>
    <w:rsid w:val="0086240F"/>
    <w:rsid w:val="0086497B"/>
    <w:rsid w:val="00876E18"/>
    <w:rsid w:val="008942D6"/>
    <w:rsid w:val="00906D83"/>
    <w:rsid w:val="00915C3C"/>
    <w:rsid w:val="00917056"/>
    <w:rsid w:val="0092255F"/>
    <w:rsid w:val="00947D01"/>
    <w:rsid w:val="00977FE7"/>
    <w:rsid w:val="0099279B"/>
    <w:rsid w:val="009E072F"/>
    <w:rsid w:val="009F29E6"/>
    <w:rsid w:val="00A220EE"/>
    <w:rsid w:val="00A236A1"/>
    <w:rsid w:val="00A51E59"/>
    <w:rsid w:val="00A65DC4"/>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70740"/>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C70740"/>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C7074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mailto:communications@dss.gov.au" TargetMode="External"/><Relationship Id="rId4" Type="http://schemas.openxmlformats.org/officeDocument/2006/relationships/settings" Target="settings.xml"/><Relationship Id="rId9" Type="http://schemas.openxmlformats.org/officeDocument/2006/relationships/hyperlink" Target="https://creativecommons.org/licenses/by/4.0/legalco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D2B2C4-26D1-47AB-A80E-66BF52C4168D}">
  <ds:schemaRefs>
    <ds:schemaRef ds:uri="http://schemas.openxmlformats.org/officeDocument/2006/bibliography"/>
  </ds:schemaRefs>
</ds:datastoreItem>
</file>

<file path=customXml/itemProps2.xml><?xml version="1.0" encoding="utf-8"?>
<ds:datastoreItem xmlns:ds="http://schemas.openxmlformats.org/officeDocument/2006/customXml" ds:itemID="{40011C23-E5C0-45F6-A65A-D940EF5F253E}"/>
</file>

<file path=customXml/itemProps3.xml><?xml version="1.0" encoding="utf-8"?>
<ds:datastoreItem xmlns:ds="http://schemas.openxmlformats.org/officeDocument/2006/customXml" ds:itemID="{7DB8E460-E8A0-4523-B933-1532AD350F6A}"/>
</file>

<file path=customXml/itemProps4.xml><?xml version="1.0" encoding="utf-8"?>
<ds:datastoreItem xmlns:ds="http://schemas.openxmlformats.org/officeDocument/2006/customXml" ds:itemID="{EEFBB1F0-A792-49DE-B26E-C477FDC1EE13}"/>
</file>

<file path=docProps/app.xml><?xml version="1.0" encoding="utf-8"?>
<Properties xmlns="http://schemas.openxmlformats.org/officeDocument/2006/extended-properties" xmlns:vt="http://schemas.openxmlformats.org/officeDocument/2006/docPropsVTypes">
  <Template>TEMPLATE-UnitCode-Learning-Resource-Master-190221</Template>
  <TotalTime>5</TotalTime>
  <Pages>3</Pages>
  <Words>577</Words>
  <Characters>3294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Work plan template</dc:title>
  <dc:subject/>
  <dc:creator>bec.colwell@unep.edu.au</dc:creator>
  <cp:keywords>Assessment Support Document</cp:keywords>
  <dc:description/>
  <cp:lastModifiedBy>Sally Bush</cp:lastModifiedBy>
  <cp:revision>7</cp:revision>
  <dcterms:created xsi:type="dcterms:W3CDTF">2022-07-05T05:14:00Z</dcterms:created>
  <dcterms:modified xsi:type="dcterms:W3CDTF">2023-07-07T02:46:00Z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